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7F3AAB" w:rsidP="00D457FD">
      <w:pPr>
        <w:rPr>
          <w:noProof/>
        </w:rPr>
      </w:pPr>
      <w:r w:rsidRPr="006162A0">
        <w:rPr>
          <w:noProof/>
        </w:rPr>
        <w:drawing>
          <wp:inline distT="0" distB="0" distL="0" distR="0">
            <wp:extent cx="61245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AB" w:rsidRDefault="007F3AAB" w:rsidP="00D457FD">
      <w:pPr>
        <w:rPr>
          <w:noProof/>
        </w:rPr>
      </w:pPr>
    </w:p>
    <w:p w:rsidR="007F3AAB" w:rsidRDefault="007F3AAB" w:rsidP="00D457FD">
      <w:pPr>
        <w:rPr>
          <w:rFonts w:ascii="Arial" w:hAnsi="Arial" w:cs="Arial"/>
        </w:rPr>
      </w:pPr>
      <w:r w:rsidRPr="006162A0">
        <w:rPr>
          <w:noProof/>
        </w:rPr>
        <w:drawing>
          <wp:inline distT="0" distB="0" distL="0" distR="0">
            <wp:extent cx="6115050" cy="16478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  <w:bookmarkStart w:id="0" w:name="_GoBack"/>
      <w:bookmarkEnd w:id="0"/>
    </w:p>
    <w:p w:rsidR="00057318" w:rsidRPr="00817BCD" w:rsidRDefault="00057318" w:rsidP="00D457FD">
      <w:pPr>
        <w:rPr>
          <w:rFonts w:ascii="Twinkl Cursive Looped Thin" w:hAnsi="Twinkl Cursive Looped Thin" w:cs="Arial"/>
          <w:sz w:val="32"/>
          <w:u w:val="single"/>
        </w:rPr>
      </w:pPr>
      <w:r w:rsidRPr="00817BCD">
        <w:rPr>
          <w:rFonts w:ascii="Twinkl Cursive Looped Thin" w:hAnsi="Twinkl Cursive Looped Thin" w:cs="Arial"/>
          <w:sz w:val="32"/>
          <w:u w:val="single"/>
        </w:rPr>
        <w:t>Vocabulary to support you</w:t>
      </w:r>
    </w:p>
    <w:p w:rsidR="00057318" w:rsidRPr="00057318" w:rsidRDefault="00057318" w:rsidP="00D457FD">
      <w:pPr>
        <w:rPr>
          <w:rFonts w:ascii="Twinkl Cursive Looped Thin" w:hAnsi="Twinkl Cursive Looped Thin" w:cs="Arial"/>
          <w:sz w:val="3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076"/>
        <w:gridCol w:w="1600"/>
        <w:gridCol w:w="1832"/>
        <w:gridCol w:w="2552"/>
      </w:tblGrid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Yesterday afternoon,</w:t>
            </w: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violent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suspect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(Wolf)</w:t>
            </w: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Yesterday at around 4pm,</w:t>
            </w: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savage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assailant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(Granny Puckett)</w:t>
            </w: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During yesterday afternoon,</w:t>
            </w: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vicious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perpetrator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(Red)</w:t>
            </w: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b</w:t>
            </w:r>
            <w:r w:rsidRPr="00057318">
              <w:rPr>
                <w:rFonts w:ascii="Twinkl Cursive Looped Thin" w:hAnsi="Twinkl Cursive Looped Thin" w:cs="Arial"/>
                <w:sz w:val="32"/>
              </w:rPr>
              <w:t>rutal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victim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aggressive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witness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in-depth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b</w:t>
            </w:r>
            <w:r w:rsidRPr="00057318">
              <w:rPr>
                <w:rFonts w:ascii="Twinkl Cursive Looped Thin" w:hAnsi="Twinkl Cursive Looped Thin" w:cs="Arial"/>
                <w:sz w:val="32"/>
              </w:rPr>
              <w:t>ystander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detailed</w:t>
            </w:r>
          </w:p>
        </w:tc>
        <w:tc>
          <w:tcPr>
            <w:tcW w:w="183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residence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832" w:type="dxa"/>
          </w:tcPr>
          <w:p w:rsidR="00817BCD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property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817BCD" w:rsidRPr="00057318" w:rsidTr="006308A5">
        <w:tc>
          <w:tcPr>
            <w:tcW w:w="4076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832" w:type="dxa"/>
          </w:tcPr>
          <w:p w:rsidR="00817BCD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crime scene</w:t>
            </w:r>
          </w:p>
        </w:tc>
        <w:tc>
          <w:tcPr>
            <w:tcW w:w="2552" w:type="dxa"/>
          </w:tcPr>
          <w:p w:rsidR="00817BCD" w:rsidRPr="00057318" w:rsidRDefault="00817BCD" w:rsidP="006308A5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</w:tbl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Pr="00582C91" w:rsidRDefault="00057318" w:rsidP="00D457FD">
      <w:pPr>
        <w:rPr>
          <w:rFonts w:ascii="Arial" w:hAnsi="Arial" w:cs="Arial"/>
        </w:rPr>
      </w:pPr>
    </w:p>
    <w:sectPr w:rsidR="00057318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AB"/>
    <w:rsid w:val="00027D67"/>
    <w:rsid w:val="00035AEA"/>
    <w:rsid w:val="0004793C"/>
    <w:rsid w:val="00051C9F"/>
    <w:rsid w:val="00053642"/>
    <w:rsid w:val="00056165"/>
    <w:rsid w:val="00057318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3AAB"/>
    <w:rsid w:val="007F4352"/>
    <w:rsid w:val="007F7927"/>
    <w:rsid w:val="008046C3"/>
    <w:rsid w:val="00817BCD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1521E"/>
  <w15:chartTrackingRefBased/>
  <w15:docId w15:val="{7C77BA1B-960B-4DF3-AEE0-A4EE34A6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1</Pages>
  <Words>34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2021-01-07T12:41:00Z</dcterms:created>
  <dcterms:modified xsi:type="dcterms:W3CDTF">2021-01-07T12:54:00Z</dcterms:modified>
</cp:coreProperties>
</file>